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0293D" w14:textId="59F5ED10" w:rsidR="006B2F86" w:rsidRDefault="00E859BA" w:rsidP="00E71FC3">
      <w:pPr>
        <w:pStyle w:val="NoSpacing"/>
      </w:pPr>
      <w:r>
        <w:rPr>
          <w:u w:val="single"/>
        </w:rPr>
        <w:t>William JOHNSON</w:t>
      </w:r>
      <w:r>
        <w:t xml:space="preserve">    </w:t>
      </w:r>
      <w:proofErr w:type="gramStart"/>
      <w:r>
        <w:t xml:space="preserve">   (</w:t>
      </w:r>
      <w:proofErr w:type="gramEnd"/>
      <w:r>
        <w:t>d.1438)</w:t>
      </w:r>
    </w:p>
    <w:p w14:paraId="4A94629E" w14:textId="1059B889" w:rsidR="00E859BA" w:rsidRDefault="00E859BA" w:rsidP="00E71FC3">
      <w:pPr>
        <w:pStyle w:val="NoSpacing"/>
      </w:pPr>
      <w:r>
        <w:t>of Tadcaster, West Riding of Yorkshire.</w:t>
      </w:r>
    </w:p>
    <w:p w14:paraId="5D090FB9" w14:textId="3FAD0FA3" w:rsidR="00E859BA" w:rsidRDefault="00E859BA" w:rsidP="00E71FC3">
      <w:pPr>
        <w:pStyle w:val="NoSpacing"/>
      </w:pPr>
    </w:p>
    <w:p w14:paraId="6D3DBB7A" w14:textId="744E1A4C" w:rsidR="00E859BA" w:rsidRDefault="00E859BA" w:rsidP="00E71FC3">
      <w:pPr>
        <w:pStyle w:val="NoSpacing"/>
      </w:pPr>
    </w:p>
    <w:p w14:paraId="7353D3DC" w14:textId="51C28529" w:rsidR="00E859BA" w:rsidRDefault="00E859BA" w:rsidP="00E71FC3">
      <w:pPr>
        <w:pStyle w:val="NoSpacing"/>
      </w:pPr>
      <w:r>
        <w:t>22 Jul.1438</w:t>
      </w:r>
      <w:r>
        <w:tab/>
        <w:t>He made his Will.   (W.Y.R. p.95)</w:t>
      </w:r>
    </w:p>
    <w:p w14:paraId="2E7B66F6" w14:textId="04D70FDE" w:rsidR="00E859BA" w:rsidRDefault="00E859BA" w:rsidP="00E71FC3">
      <w:pPr>
        <w:pStyle w:val="NoSpacing"/>
      </w:pPr>
      <w:r>
        <w:t xml:space="preserve">  6 Aug.</w:t>
      </w:r>
      <w:r>
        <w:tab/>
        <w:t>Probate of his Will.  (ibid.)</w:t>
      </w:r>
    </w:p>
    <w:p w14:paraId="49886C3F" w14:textId="11AD9A5C" w:rsidR="00E859BA" w:rsidRDefault="00E859BA" w:rsidP="00E71FC3">
      <w:pPr>
        <w:pStyle w:val="NoSpacing"/>
      </w:pPr>
    </w:p>
    <w:p w14:paraId="4C077D5C" w14:textId="56610644" w:rsidR="00E859BA" w:rsidRDefault="00E859BA" w:rsidP="00E71FC3">
      <w:pPr>
        <w:pStyle w:val="NoSpacing"/>
      </w:pPr>
    </w:p>
    <w:p w14:paraId="633A425B" w14:textId="348B7663" w:rsidR="00E859BA" w:rsidRPr="00E859BA" w:rsidRDefault="00E859BA" w:rsidP="00E71FC3">
      <w:pPr>
        <w:pStyle w:val="NoSpacing"/>
      </w:pPr>
      <w:r>
        <w:t>31 January 2019</w:t>
      </w:r>
      <w:bookmarkStart w:id="0" w:name="_GoBack"/>
      <w:bookmarkEnd w:id="0"/>
    </w:p>
    <w:sectPr w:rsidR="00E859BA" w:rsidRPr="00E859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4C4CA" w14:textId="77777777" w:rsidR="00E859BA" w:rsidRDefault="00E859BA" w:rsidP="00E71FC3">
      <w:pPr>
        <w:spacing w:after="0" w:line="240" w:lineRule="auto"/>
      </w:pPr>
      <w:r>
        <w:separator/>
      </w:r>
    </w:p>
  </w:endnote>
  <w:endnote w:type="continuationSeparator" w:id="0">
    <w:p w14:paraId="4E894B66" w14:textId="77777777" w:rsidR="00E859BA" w:rsidRDefault="00E859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8F7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ABD29" w14:textId="77777777" w:rsidR="00E859BA" w:rsidRDefault="00E859BA" w:rsidP="00E71FC3">
      <w:pPr>
        <w:spacing w:after="0" w:line="240" w:lineRule="auto"/>
      </w:pPr>
      <w:r>
        <w:separator/>
      </w:r>
    </w:p>
  </w:footnote>
  <w:footnote w:type="continuationSeparator" w:id="0">
    <w:p w14:paraId="4B50FC17" w14:textId="77777777" w:rsidR="00E859BA" w:rsidRDefault="00E859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9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59B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B6D9"/>
  <w15:chartTrackingRefBased/>
  <w15:docId w15:val="{4710F2C3-1DD5-404F-8E63-702BB53A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2019-01-31T22:25:00Z</dcterms:created>
  <dcterms:modified xsi:type="dcterms:W3CDTF">2019-01-31T22:27:00Z</dcterms:modified>
</cp:coreProperties>
</file>